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E10" w:rsidRDefault="00002E10" w:rsidP="00002E10">
      <w:pPr>
        <w:pStyle w:val="Bijlageondertitel"/>
        <w:numPr>
          <w:ilvl w:val="0"/>
          <w:numId w:val="28"/>
        </w:numPr>
      </w:pPr>
      <w:bookmarkStart w:id="0" w:name="_Toc417245487"/>
      <w:bookmarkStart w:id="1" w:name="_Toc417311097"/>
      <w:bookmarkStart w:id="2" w:name="_Toc429565627"/>
      <w:bookmarkStart w:id="3" w:name="_Toc429566242"/>
      <w:bookmarkStart w:id="4" w:name="_Toc457495765"/>
      <w:bookmarkStart w:id="5" w:name="_Toc457495774"/>
      <w:bookmarkStart w:id="6" w:name="_Toc493764413"/>
      <w:bookmarkStart w:id="7" w:name="_Toc494100668"/>
      <w:bookmarkStart w:id="8" w:name="_Toc494100846"/>
      <w:bookmarkStart w:id="9" w:name="_Toc494883036"/>
      <w:bookmarkStart w:id="10" w:name="_Toc504743983"/>
      <w:bookmarkStart w:id="11" w:name="_Toc504743991"/>
      <w:bookmarkStart w:id="12" w:name="_Toc522545164"/>
      <w:bookmarkStart w:id="13" w:name="_Toc12523094"/>
      <w:bookmarkStart w:id="14" w:name="_GoBack"/>
      <w:bookmarkEnd w:id="14"/>
      <w:r>
        <w:t>Modelformulier referentiewerken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002E10" w:rsidRPr="00FF3E04" w:rsidRDefault="00002E10" w:rsidP="00002E10">
      <w:r w:rsidRPr="00FF3E04">
        <w:t xml:space="preserve">De grijze teksten met toelichting in de gele velden dienen te worden vervangen door </w:t>
      </w:r>
      <w:r>
        <w:t>invullingen</w:t>
      </w:r>
      <w:r w:rsidRPr="00FF3E04">
        <w:t xml:space="preserve"> van de </w:t>
      </w:r>
      <w:r>
        <w:t>inschrijver</w:t>
      </w:r>
      <w:r w:rsidRPr="00FF3E04">
        <w:t>.</w:t>
      </w:r>
    </w:p>
    <w:p w:rsidR="00002E10" w:rsidRPr="00FF3E04" w:rsidRDefault="00002E10" w:rsidP="00002E10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86"/>
        <w:gridCol w:w="3562"/>
        <w:gridCol w:w="4631"/>
      </w:tblGrid>
      <w:tr w:rsidR="00002E10" w:rsidRPr="00FF3E04" w:rsidTr="00575FD7">
        <w:trPr>
          <w:cantSplit/>
        </w:trPr>
        <w:tc>
          <w:tcPr>
            <w:tcW w:w="393" w:type="dxa"/>
          </w:tcPr>
          <w:p w:rsidR="00002E10" w:rsidRPr="00FF3E04" w:rsidRDefault="00002E10" w:rsidP="00575FD7"/>
        </w:tc>
        <w:tc>
          <w:tcPr>
            <w:tcW w:w="8310" w:type="dxa"/>
            <w:gridSpan w:val="2"/>
          </w:tcPr>
          <w:p w:rsidR="00002E10" w:rsidRPr="00FF3E04" w:rsidRDefault="00002E10" w:rsidP="00575FD7">
            <w:r>
              <w:t>Inschrijver</w:t>
            </w:r>
          </w:p>
        </w:tc>
      </w:tr>
      <w:tr w:rsidR="00002E10" w:rsidRPr="00FF3E04" w:rsidTr="00575FD7">
        <w:trPr>
          <w:cantSplit/>
        </w:trPr>
        <w:tc>
          <w:tcPr>
            <w:tcW w:w="393" w:type="dxa"/>
          </w:tcPr>
          <w:p w:rsidR="00002E10" w:rsidRPr="00FF3E04" w:rsidRDefault="00002E10" w:rsidP="00575FD7"/>
        </w:tc>
        <w:tc>
          <w:tcPr>
            <w:tcW w:w="3598" w:type="dxa"/>
          </w:tcPr>
          <w:p w:rsidR="00002E10" w:rsidRPr="00FF3E04" w:rsidRDefault="00002E10" w:rsidP="00575FD7">
            <w:r w:rsidRPr="00FF3E04">
              <w:t>Naam:</w:t>
            </w:r>
          </w:p>
        </w:tc>
        <w:tc>
          <w:tcPr>
            <w:tcW w:w="4712" w:type="dxa"/>
            <w:shd w:val="clear" w:color="auto" w:fill="FFFF99"/>
          </w:tcPr>
          <w:p w:rsidR="00002E10" w:rsidRPr="00FF3E04" w:rsidRDefault="00002E10" w:rsidP="00575FD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 xml:space="preserve">Naam </w:t>
            </w:r>
            <w:r>
              <w:rPr>
                <w:highlight w:val="lightGray"/>
              </w:rPr>
              <w:t>inschrijver</w:t>
            </w:r>
          </w:p>
        </w:tc>
      </w:tr>
      <w:tr w:rsidR="00002E10" w:rsidRPr="00FF3E04" w:rsidTr="00575FD7">
        <w:trPr>
          <w:cantSplit/>
        </w:trPr>
        <w:tc>
          <w:tcPr>
            <w:tcW w:w="393" w:type="dxa"/>
          </w:tcPr>
          <w:p w:rsidR="00002E10" w:rsidRPr="00FF3E04" w:rsidRDefault="00002E10" w:rsidP="00575FD7"/>
        </w:tc>
        <w:tc>
          <w:tcPr>
            <w:tcW w:w="3598" w:type="dxa"/>
          </w:tcPr>
          <w:p w:rsidR="00002E10" w:rsidRPr="00FF3E04" w:rsidRDefault="00002E10" w:rsidP="00575FD7">
            <w:r w:rsidRPr="00FF3E04">
              <w:t>Adres / Postcode vestigingsplaats</w:t>
            </w:r>
          </w:p>
        </w:tc>
        <w:tc>
          <w:tcPr>
            <w:tcW w:w="4712" w:type="dxa"/>
            <w:shd w:val="clear" w:color="auto" w:fill="FFFF99"/>
          </w:tcPr>
          <w:p w:rsidR="00002E10" w:rsidRPr="00FF3E04" w:rsidRDefault="00002E10" w:rsidP="00575FD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 xml:space="preserve">Postcode en plaats vestiging </w:t>
            </w:r>
            <w:r>
              <w:rPr>
                <w:highlight w:val="lightGray"/>
              </w:rPr>
              <w:t>inschrijver</w:t>
            </w:r>
          </w:p>
        </w:tc>
      </w:tr>
      <w:tr w:rsidR="00002E10" w:rsidRPr="00FF3E04" w:rsidTr="00575FD7">
        <w:trPr>
          <w:cantSplit/>
        </w:trPr>
        <w:tc>
          <w:tcPr>
            <w:tcW w:w="393" w:type="dxa"/>
          </w:tcPr>
          <w:p w:rsidR="00002E10" w:rsidRPr="00FF3E04" w:rsidRDefault="00002E10" w:rsidP="00575FD7"/>
        </w:tc>
        <w:tc>
          <w:tcPr>
            <w:tcW w:w="8310" w:type="dxa"/>
            <w:gridSpan w:val="2"/>
          </w:tcPr>
          <w:p w:rsidR="00002E10" w:rsidRPr="00FF3E04" w:rsidRDefault="00002E10" w:rsidP="00575FD7">
            <w:r w:rsidRPr="00FF3E04">
              <w:t xml:space="preserve">Referentieproject </w:t>
            </w:r>
          </w:p>
        </w:tc>
      </w:tr>
      <w:tr w:rsidR="00002E10" w:rsidRPr="00FF3E04" w:rsidTr="00575FD7">
        <w:trPr>
          <w:cantSplit/>
        </w:trPr>
        <w:tc>
          <w:tcPr>
            <w:tcW w:w="393" w:type="dxa"/>
          </w:tcPr>
          <w:p w:rsidR="00002E10" w:rsidRPr="00FF3E04" w:rsidRDefault="00002E10" w:rsidP="00575FD7"/>
        </w:tc>
        <w:tc>
          <w:tcPr>
            <w:tcW w:w="3598" w:type="dxa"/>
          </w:tcPr>
          <w:p w:rsidR="00002E10" w:rsidRPr="00FF3E04" w:rsidRDefault="00002E10" w:rsidP="00575FD7">
            <w:r w:rsidRPr="00FF3E04">
              <w:t>Nummer referentieproject</w:t>
            </w:r>
          </w:p>
        </w:tc>
        <w:tc>
          <w:tcPr>
            <w:tcW w:w="4712" w:type="dxa"/>
            <w:shd w:val="clear" w:color="auto" w:fill="FFFF99"/>
          </w:tcPr>
          <w:p w:rsidR="00002E10" w:rsidRPr="00FF3E04" w:rsidRDefault="00002E10" w:rsidP="00575FD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Nr.</w:t>
            </w:r>
          </w:p>
        </w:tc>
      </w:tr>
      <w:tr w:rsidR="00002E10" w:rsidRPr="00FF3E04" w:rsidTr="00575FD7">
        <w:trPr>
          <w:cantSplit/>
        </w:trPr>
        <w:tc>
          <w:tcPr>
            <w:tcW w:w="393" w:type="dxa"/>
          </w:tcPr>
          <w:p w:rsidR="00002E10" w:rsidRPr="00FF3E04" w:rsidRDefault="00002E10" w:rsidP="00575FD7"/>
        </w:tc>
        <w:tc>
          <w:tcPr>
            <w:tcW w:w="3598" w:type="dxa"/>
          </w:tcPr>
          <w:p w:rsidR="00002E10" w:rsidRPr="00FF3E04" w:rsidRDefault="00002E10" w:rsidP="00575FD7">
            <w:r w:rsidRPr="00FF3E04">
              <w:t>Referentieproject (naam)</w:t>
            </w:r>
          </w:p>
        </w:tc>
        <w:tc>
          <w:tcPr>
            <w:tcW w:w="4712" w:type="dxa"/>
            <w:shd w:val="clear" w:color="auto" w:fill="FFFF99"/>
          </w:tcPr>
          <w:p w:rsidR="00002E10" w:rsidRPr="00FF3E04" w:rsidRDefault="00002E10" w:rsidP="00575FD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Naam project</w:t>
            </w:r>
          </w:p>
        </w:tc>
      </w:tr>
      <w:tr w:rsidR="00002E10" w:rsidRPr="00FF3E04" w:rsidTr="00575FD7">
        <w:trPr>
          <w:cantSplit/>
        </w:trPr>
        <w:tc>
          <w:tcPr>
            <w:tcW w:w="393" w:type="dxa"/>
          </w:tcPr>
          <w:p w:rsidR="00002E10" w:rsidRPr="00FF3E04" w:rsidRDefault="00002E10" w:rsidP="00575FD7"/>
        </w:tc>
        <w:tc>
          <w:tcPr>
            <w:tcW w:w="3598" w:type="dxa"/>
          </w:tcPr>
          <w:p w:rsidR="00002E10" w:rsidRPr="00FF3E04" w:rsidRDefault="00002E10" w:rsidP="00575FD7">
            <w:r w:rsidRPr="00FF3E04">
              <w:t>Referentie heeft betrekking op:</w:t>
            </w:r>
          </w:p>
          <w:p w:rsidR="00002E10" w:rsidRPr="00FF3E04" w:rsidRDefault="00002E10" w:rsidP="00575FD7">
            <w:r w:rsidRPr="00FF3E04">
              <w:t xml:space="preserve"> </w:t>
            </w:r>
          </w:p>
          <w:p w:rsidR="00002E10" w:rsidRPr="00FF3E04" w:rsidRDefault="00002E10" w:rsidP="00575FD7"/>
        </w:tc>
        <w:tc>
          <w:tcPr>
            <w:tcW w:w="4712" w:type="dxa"/>
            <w:shd w:val="clear" w:color="auto" w:fill="FFFF99"/>
          </w:tcPr>
          <w:p w:rsidR="00002E10" w:rsidRPr="00FF3E04" w:rsidRDefault="00002E10" w:rsidP="00575FD7">
            <w:r w:rsidRPr="00FF3E04">
              <w:sym w:font="Wingdings" w:char="F06F"/>
            </w:r>
            <w:r w:rsidRPr="00FF3E04">
              <w:t xml:space="preserve">  Kerncompetentie</w:t>
            </w:r>
            <w:r>
              <w:t xml:space="preserve"> </w:t>
            </w:r>
          </w:p>
        </w:tc>
      </w:tr>
      <w:tr w:rsidR="00002E10" w:rsidRPr="00FF3E04" w:rsidTr="00575FD7">
        <w:trPr>
          <w:cantSplit/>
        </w:trPr>
        <w:tc>
          <w:tcPr>
            <w:tcW w:w="393" w:type="dxa"/>
          </w:tcPr>
          <w:p w:rsidR="00002E10" w:rsidRPr="00FF3E04" w:rsidRDefault="00002E10" w:rsidP="00575FD7"/>
        </w:tc>
        <w:tc>
          <w:tcPr>
            <w:tcW w:w="8310" w:type="dxa"/>
            <w:gridSpan w:val="2"/>
          </w:tcPr>
          <w:p w:rsidR="00002E10" w:rsidRPr="00FF3E04" w:rsidRDefault="00002E10" w:rsidP="00575FD7">
            <w:r w:rsidRPr="00FF3E04">
              <w:t xml:space="preserve">Naam en adres </w:t>
            </w:r>
            <w:r>
              <w:t>Opdrachtgever</w:t>
            </w:r>
            <w:r w:rsidRPr="00FF3E04">
              <w:t>:</w:t>
            </w:r>
          </w:p>
        </w:tc>
      </w:tr>
      <w:tr w:rsidR="00002E10" w:rsidRPr="00FF3E04" w:rsidTr="00575FD7">
        <w:trPr>
          <w:cantSplit/>
        </w:trPr>
        <w:tc>
          <w:tcPr>
            <w:tcW w:w="393" w:type="dxa"/>
          </w:tcPr>
          <w:p w:rsidR="00002E10" w:rsidRPr="00FF3E04" w:rsidRDefault="00002E10" w:rsidP="00575FD7"/>
        </w:tc>
        <w:tc>
          <w:tcPr>
            <w:tcW w:w="3598" w:type="dxa"/>
          </w:tcPr>
          <w:p w:rsidR="00002E10" w:rsidRPr="00FF3E04" w:rsidRDefault="00002E10" w:rsidP="00575FD7">
            <w:r>
              <w:t>Aanbesteder</w:t>
            </w:r>
          </w:p>
        </w:tc>
        <w:tc>
          <w:tcPr>
            <w:tcW w:w="4712" w:type="dxa"/>
            <w:shd w:val="clear" w:color="auto" w:fill="FFFF99"/>
          </w:tcPr>
          <w:p w:rsidR="00002E10" w:rsidRPr="00FF3E04" w:rsidRDefault="00002E10" w:rsidP="00575FD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 xml:space="preserve">Naam </w:t>
            </w:r>
            <w:r>
              <w:rPr>
                <w:highlight w:val="lightGray"/>
              </w:rPr>
              <w:t>Opdrachtgever</w:t>
            </w:r>
          </w:p>
        </w:tc>
      </w:tr>
      <w:tr w:rsidR="00002E10" w:rsidRPr="00FF3E04" w:rsidTr="00575FD7">
        <w:trPr>
          <w:cantSplit/>
        </w:trPr>
        <w:tc>
          <w:tcPr>
            <w:tcW w:w="393" w:type="dxa"/>
          </w:tcPr>
          <w:p w:rsidR="00002E10" w:rsidRPr="00FF3E04" w:rsidRDefault="00002E10" w:rsidP="00575FD7"/>
        </w:tc>
        <w:tc>
          <w:tcPr>
            <w:tcW w:w="3598" w:type="dxa"/>
          </w:tcPr>
          <w:p w:rsidR="00002E10" w:rsidRPr="00FF3E04" w:rsidRDefault="00002E10" w:rsidP="00575FD7">
            <w:r w:rsidRPr="00FF3E04">
              <w:t xml:space="preserve">Contactpersoon bij de </w:t>
            </w:r>
            <w:r>
              <w:t>Opdrachtgever</w:t>
            </w:r>
            <w:r w:rsidRPr="00FF3E04">
              <w:t>:</w:t>
            </w:r>
          </w:p>
        </w:tc>
        <w:tc>
          <w:tcPr>
            <w:tcW w:w="4712" w:type="dxa"/>
            <w:shd w:val="clear" w:color="auto" w:fill="FFFF99"/>
          </w:tcPr>
          <w:p w:rsidR="00002E10" w:rsidRPr="00FF3E04" w:rsidRDefault="00002E10" w:rsidP="00575FD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 xml:space="preserve">Naam contactpersoon </w:t>
            </w:r>
            <w:r>
              <w:rPr>
                <w:highlight w:val="lightGray"/>
              </w:rPr>
              <w:t>Opdrachtgever</w:t>
            </w:r>
          </w:p>
        </w:tc>
      </w:tr>
      <w:tr w:rsidR="00002E10" w:rsidRPr="00FF3E04" w:rsidTr="00575FD7">
        <w:trPr>
          <w:cantSplit/>
        </w:trPr>
        <w:tc>
          <w:tcPr>
            <w:tcW w:w="393" w:type="dxa"/>
          </w:tcPr>
          <w:p w:rsidR="00002E10" w:rsidRPr="00FF3E04" w:rsidRDefault="00002E10" w:rsidP="00575FD7"/>
        </w:tc>
        <w:tc>
          <w:tcPr>
            <w:tcW w:w="3598" w:type="dxa"/>
          </w:tcPr>
          <w:p w:rsidR="00002E10" w:rsidRPr="00FF3E04" w:rsidRDefault="00002E10" w:rsidP="00575FD7">
            <w:r w:rsidRPr="00FF3E04">
              <w:t xml:space="preserve">Contactgegevens contactpersoon bij de </w:t>
            </w:r>
            <w:r>
              <w:t>Opdrachtgever</w:t>
            </w:r>
            <w:r w:rsidRPr="00FF3E04">
              <w:t>:</w:t>
            </w:r>
          </w:p>
        </w:tc>
        <w:tc>
          <w:tcPr>
            <w:tcW w:w="4712" w:type="dxa"/>
            <w:shd w:val="clear" w:color="auto" w:fill="FFFF99"/>
          </w:tcPr>
          <w:p w:rsidR="00002E10" w:rsidRPr="00FF3E04" w:rsidRDefault="00002E10" w:rsidP="00575FD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Telefoonnummer:</w:t>
            </w:r>
          </w:p>
          <w:p w:rsidR="00002E10" w:rsidRPr="00FF3E04" w:rsidRDefault="00002E10" w:rsidP="00575FD7">
            <w:pPr>
              <w:rPr>
                <w:highlight w:val="lightGray"/>
              </w:rPr>
            </w:pPr>
          </w:p>
          <w:p w:rsidR="00002E10" w:rsidRPr="00FF3E04" w:rsidRDefault="00002E10" w:rsidP="00575FD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E-mail adres:</w:t>
            </w:r>
          </w:p>
        </w:tc>
      </w:tr>
      <w:tr w:rsidR="00002E10" w:rsidRPr="00FF3E04" w:rsidTr="00575FD7">
        <w:trPr>
          <w:cantSplit/>
        </w:trPr>
        <w:tc>
          <w:tcPr>
            <w:tcW w:w="393" w:type="dxa"/>
          </w:tcPr>
          <w:p w:rsidR="00002E10" w:rsidRPr="00FF3E04" w:rsidRDefault="00002E10" w:rsidP="00575FD7"/>
        </w:tc>
        <w:tc>
          <w:tcPr>
            <w:tcW w:w="8310" w:type="dxa"/>
            <w:gridSpan w:val="2"/>
          </w:tcPr>
          <w:p w:rsidR="00002E10" w:rsidRPr="00FF3E04" w:rsidRDefault="00002E10" w:rsidP="00575FD7">
            <w:r w:rsidRPr="00FF3E04">
              <w:t>Nadere informatie referentieproject</w:t>
            </w:r>
          </w:p>
        </w:tc>
      </w:tr>
      <w:tr w:rsidR="00002E10" w:rsidRPr="00FF3E04" w:rsidTr="00575FD7">
        <w:trPr>
          <w:cantSplit/>
        </w:trPr>
        <w:tc>
          <w:tcPr>
            <w:tcW w:w="393" w:type="dxa"/>
          </w:tcPr>
          <w:p w:rsidR="00002E10" w:rsidRPr="00FF3E04" w:rsidRDefault="00002E10" w:rsidP="00575FD7"/>
        </w:tc>
        <w:tc>
          <w:tcPr>
            <w:tcW w:w="3598" w:type="dxa"/>
          </w:tcPr>
          <w:p w:rsidR="00002E10" w:rsidRPr="00FF3E04" w:rsidRDefault="00002E10" w:rsidP="00575FD7">
            <w:r w:rsidRPr="00FF3E04">
              <w:t xml:space="preserve">Locatie van het </w:t>
            </w:r>
            <w:r>
              <w:t>referentiewerk</w:t>
            </w:r>
          </w:p>
        </w:tc>
        <w:tc>
          <w:tcPr>
            <w:tcW w:w="4712" w:type="dxa"/>
            <w:shd w:val="clear" w:color="auto" w:fill="FFFF99"/>
          </w:tcPr>
          <w:p w:rsidR="00002E10" w:rsidRPr="00FF3E04" w:rsidRDefault="00002E10" w:rsidP="00575FD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Locatiegegevens / adres.</w:t>
            </w:r>
          </w:p>
          <w:p w:rsidR="00002E10" w:rsidRPr="00FF3E04" w:rsidRDefault="00002E10" w:rsidP="00575FD7">
            <w:pPr>
              <w:rPr>
                <w:highlight w:val="lightGray"/>
              </w:rPr>
            </w:pPr>
          </w:p>
          <w:p w:rsidR="00002E10" w:rsidRPr="00FF3E04" w:rsidRDefault="00002E10" w:rsidP="00575FD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 xml:space="preserve">Als bijlage toevoegen: een situatietekening of kaart (bijv. google </w:t>
            </w:r>
            <w:proofErr w:type="spellStart"/>
            <w:r w:rsidRPr="00FF3E04">
              <w:rPr>
                <w:highlight w:val="lightGray"/>
              </w:rPr>
              <w:t>maps</w:t>
            </w:r>
            <w:proofErr w:type="spellEnd"/>
            <w:r w:rsidRPr="00FF3E04">
              <w:rPr>
                <w:highlight w:val="lightGray"/>
              </w:rPr>
              <w:t>) waarop aangeduid de exacte locatie van het werkgebied van het referentieproject.</w:t>
            </w:r>
          </w:p>
          <w:p w:rsidR="00002E10" w:rsidRPr="00FF3E04" w:rsidRDefault="00002E10" w:rsidP="00575FD7">
            <w:pPr>
              <w:rPr>
                <w:highlight w:val="lightGray"/>
              </w:rPr>
            </w:pPr>
          </w:p>
        </w:tc>
      </w:tr>
      <w:tr w:rsidR="00002E10" w:rsidRPr="00FF3E04" w:rsidTr="00575FD7">
        <w:trPr>
          <w:cantSplit/>
        </w:trPr>
        <w:tc>
          <w:tcPr>
            <w:tcW w:w="393" w:type="dxa"/>
          </w:tcPr>
          <w:p w:rsidR="00002E10" w:rsidRPr="00FF3E04" w:rsidRDefault="00002E10" w:rsidP="00575FD7"/>
        </w:tc>
        <w:tc>
          <w:tcPr>
            <w:tcW w:w="3598" w:type="dxa"/>
          </w:tcPr>
          <w:p w:rsidR="00002E10" w:rsidRPr="00FF3E04" w:rsidRDefault="00002E10" w:rsidP="00575FD7">
            <w:r w:rsidRPr="00FF3E04">
              <w:t>Datum van de opdrachtverlening</w:t>
            </w:r>
          </w:p>
        </w:tc>
        <w:tc>
          <w:tcPr>
            <w:tcW w:w="4712" w:type="dxa"/>
            <w:shd w:val="clear" w:color="auto" w:fill="FFFF99"/>
          </w:tcPr>
          <w:p w:rsidR="00002E10" w:rsidRPr="00FF3E04" w:rsidRDefault="00002E10" w:rsidP="00575FD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Datum</w:t>
            </w:r>
          </w:p>
        </w:tc>
      </w:tr>
      <w:tr w:rsidR="00002E10" w:rsidRPr="00FF3E04" w:rsidTr="00575FD7">
        <w:trPr>
          <w:cantSplit/>
        </w:trPr>
        <w:tc>
          <w:tcPr>
            <w:tcW w:w="393" w:type="dxa"/>
          </w:tcPr>
          <w:p w:rsidR="00002E10" w:rsidRPr="00FF3E04" w:rsidRDefault="00002E10" w:rsidP="00575FD7"/>
        </w:tc>
        <w:tc>
          <w:tcPr>
            <w:tcW w:w="3598" w:type="dxa"/>
          </w:tcPr>
          <w:p w:rsidR="00002E10" w:rsidRPr="00FF3E04" w:rsidRDefault="00002E10" w:rsidP="00575FD7">
            <w:r w:rsidRPr="00FF3E04">
              <w:t>Aannemingssom</w:t>
            </w:r>
          </w:p>
        </w:tc>
        <w:tc>
          <w:tcPr>
            <w:tcW w:w="4712" w:type="dxa"/>
            <w:shd w:val="clear" w:color="auto" w:fill="FFFF99"/>
          </w:tcPr>
          <w:p w:rsidR="00002E10" w:rsidRPr="00FF3E04" w:rsidRDefault="00002E10" w:rsidP="00575FD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€  (excl. BTW)</w:t>
            </w:r>
          </w:p>
        </w:tc>
      </w:tr>
      <w:tr w:rsidR="00002E10" w:rsidRPr="00FF3E04" w:rsidTr="00575FD7">
        <w:trPr>
          <w:cantSplit/>
        </w:trPr>
        <w:tc>
          <w:tcPr>
            <w:tcW w:w="393" w:type="dxa"/>
          </w:tcPr>
          <w:p w:rsidR="00002E10" w:rsidRPr="00FF3E04" w:rsidRDefault="00002E10" w:rsidP="00575FD7"/>
        </w:tc>
        <w:tc>
          <w:tcPr>
            <w:tcW w:w="3598" w:type="dxa"/>
          </w:tcPr>
          <w:p w:rsidR="00002E10" w:rsidRPr="00FF3E04" w:rsidRDefault="00002E10" w:rsidP="00575FD7">
            <w:r w:rsidRPr="00FF3E04">
              <w:t>Gefactureerd bedrag (excl. BTW)</w:t>
            </w:r>
          </w:p>
        </w:tc>
        <w:tc>
          <w:tcPr>
            <w:tcW w:w="4712" w:type="dxa"/>
            <w:shd w:val="clear" w:color="auto" w:fill="FFFF99"/>
          </w:tcPr>
          <w:p w:rsidR="00002E10" w:rsidRPr="00FF3E04" w:rsidRDefault="00002E10" w:rsidP="00575FD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€  incl.  meer- en minderwerk en excl. BTW</w:t>
            </w:r>
          </w:p>
        </w:tc>
      </w:tr>
      <w:tr w:rsidR="00002E10" w:rsidRPr="00FF3E04" w:rsidTr="00575FD7">
        <w:trPr>
          <w:cantSplit/>
        </w:trPr>
        <w:tc>
          <w:tcPr>
            <w:tcW w:w="393" w:type="dxa"/>
          </w:tcPr>
          <w:p w:rsidR="00002E10" w:rsidRPr="00FF3E04" w:rsidRDefault="00002E10" w:rsidP="00575FD7"/>
        </w:tc>
        <w:tc>
          <w:tcPr>
            <w:tcW w:w="3598" w:type="dxa"/>
          </w:tcPr>
          <w:p w:rsidR="00002E10" w:rsidRPr="00FF3E04" w:rsidRDefault="00002E10" w:rsidP="00575FD7">
            <w:r w:rsidRPr="00FF3E04">
              <w:t xml:space="preserve">Oorspronkelijke opleverdatum bij </w:t>
            </w:r>
            <w:r>
              <w:t>opdrachtverstrekking</w:t>
            </w:r>
          </w:p>
        </w:tc>
        <w:tc>
          <w:tcPr>
            <w:tcW w:w="4712" w:type="dxa"/>
            <w:tcBorders>
              <w:bottom w:val="single" w:sz="4" w:space="0" w:color="auto"/>
            </w:tcBorders>
            <w:shd w:val="clear" w:color="auto" w:fill="FFFF99"/>
          </w:tcPr>
          <w:p w:rsidR="00002E10" w:rsidRPr="00FF3E04" w:rsidRDefault="00002E10" w:rsidP="00575FD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Datum</w:t>
            </w:r>
          </w:p>
        </w:tc>
      </w:tr>
      <w:tr w:rsidR="00002E10" w:rsidRPr="00FF3E04" w:rsidTr="00575FD7">
        <w:trPr>
          <w:cantSplit/>
        </w:trPr>
        <w:tc>
          <w:tcPr>
            <w:tcW w:w="393" w:type="dxa"/>
          </w:tcPr>
          <w:p w:rsidR="00002E10" w:rsidRPr="00FF3E04" w:rsidRDefault="00002E10" w:rsidP="00575FD7"/>
        </w:tc>
        <w:tc>
          <w:tcPr>
            <w:tcW w:w="3598" w:type="dxa"/>
          </w:tcPr>
          <w:p w:rsidR="00002E10" w:rsidRPr="00FF3E04" w:rsidRDefault="00002E10" w:rsidP="00575FD7">
            <w:r w:rsidRPr="00FF3E04">
              <w:t>Datum van oplevering</w:t>
            </w:r>
          </w:p>
          <w:p w:rsidR="00002E10" w:rsidRPr="00FF3E04" w:rsidRDefault="00002E10" w:rsidP="00575FD7"/>
        </w:tc>
        <w:tc>
          <w:tcPr>
            <w:tcW w:w="4712" w:type="dxa"/>
            <w:tcBorders>
              <w:bottom w:val="single" w:sz="4" w:space="0" w:color="auto"/>
            </w:tcBorders>
            <w:shd w:val="clear" w:color="auto" w:fill="FFFF99"/>
          </w:tcPr>
          <w:p w:rsidR="00002E10" w:rsidRPr="00FF3E04" w:rsidRDefault="00002E10" w:rsidP="00575FD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 xml:space="preserve">Opleverdatum </w:t>
            </w:r>
          </w:p>
        </w:tc>
      </w:tr>
      <w:tr w:rsidR="00002E10" w:rsidRPr="00FF3E04" w:rsidTr="00575FD7">
        <w:trPr>
          <w:cantSplit/>
        </w:trPr>
        <w:tc>
          <w:tcPr>
            <w:tcW w:w="393" w:type="dxa"/>
            <w:tcBorders>
              <w:bottom w:val="dotted" w:sz="4" w:space="0" w:color="auto"/>
            </w:tcBorders>
          </w:tcPr>
          <w:p w:rsidR="00002E10" w:rsidRPr="00FF3E04" w:rsidRDefault="00002E10" w:rsidP="00575FD7"/>
        </w:tc>
        <w:tc>
          <w:tcPr>
            <w:tcW w:w="3598" w:type="dxa"/>
            <w:tcBorders>
              <w:bottom w:val="dotted" w:sz="4" w:space="0" w:color="auto"/>
            </w:tcBorders>
          </w:tcPr>
          <w:p w:rsidR="00002E10" w:rsidRPr="00FF3E04" w:rsidRDefault="00002E10" w:rsidP="00575FD7">
            <w:r w:rsidRPr="00FF3E04">
              <w:t>Contractvorm:</w:t>
            </w:r>
          </w:p>
          <w:p w:rsidR="00002E10" w:rsidRPr="00FF3E04" w:rsidRDefault="00002E10" w:rsidP="00575FD7"/>
        </w:tc>
        <w:tc>
          <w:tcPr>
            <w:tcW w:w="4712" w:type="dxa"/>
            <w:tcBorders>
              <w:bottom w:val="dotted" w:sz="4" w:space="0" w:color="auto"/>
            </w:tcBorders>
            <w:shd w:val="clear" w:color="auto" w:fill="FFFF99"/>
          </w:tcPr>
          <w:p w:rsidR="00002E10" w:rsidRPr="00FF3E04" w:rsidRDefault="00002E10" w:rsidP="00575FD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(bijv. UAV / UAV-GC)</w:t>
            </w:r>
          </w:p>
        </w:tc>
      </w:tr>
      <w:tr w:rsidR="00002E10" w:rsidRPr="00FF3E04" w:rsidTr="00575FD7">
        <w:trPr>
          <w:cantSplit/>
        </w:trPr>
        <w:tc>
          <w:tcPr>
            <w:tcW w:w="393" w:type="dxa"/>
            <w:tcBorders>
              <w:bottom w:val="dotted" w:sz="4" w:space="0" w:color="auto"/>
            </w:tcBorders>
          </w:tcPr>
          <w:p w:rsidR="00002E10" w:rsidRPr="00FF3E04" w:rsidRDefault="00002E10" w:rsidP="00575FD7"/>
        </w:tc>
        <w:tc>
          <w:tcPr>
            <w:tcW w:w="3598" w:type="dxa"/>
            <w:tcBorders>
              <w:bottom w:val="dotted" w:sz="4" w:space="0" w:color="auto"/>
            </w:tcBorders>
          </w:tcPr>
          <w:p w:rsidR="00002E10" w:rsidRPr="00FF3E04" w:rsidRDefault="00002E10" w:rsidP="00575FD7">
            <w:r w:rsidRPr="00FF3E04">
              <w:t>Uitgevoerd in samenwerkingsverband:</w:t>
            </w:r>
          </w:p>
        </w:tc>
        <w:tc>
          <w:tcPr>
            <w:tcW w:w="4712" w:type="dxa"/>
            <w:tcBorders>
              <w:bottom w:val="dotted" w:sz="4" w:space="0" w:color="auto"/>
            </w:tcBorders>
            <w:shd w:val="clear" w:color="auto" w:fill="FFFF99"/>
          </w:tcPr>
          <w:p w:rsidR="00002E10" w:rsidRPr="00FF3E04" w:rsidRDefault="00002E10" w:rsidP="00575FD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Ja / nee (indien ja: hieronder invullen)</w:t>
            </w:r>
          </w:p>
        </w:tc>
      </w:tr>
      <w:tr w:rsidR="00002E10" w:rsidRPr="00FF3E04" w:rsidTr="00575FD7">
        <w:trPr>
          <w:cantSplit/>
        </w:trPr>
        <w:tc>
          <w:tcPr>
            <w:tcW w:w="393" w:type="dxa"/>
            <w:tcBorders>
              <w:top w:val="dotted" w:sz="4" w:space="0" w:color="auto"/>
              <w:bottom w:val="dotted" w:sz="4" w:space="0" w:color="auto"/>
            </w:tcBorders>
          </w:tcPr>
          <w:p w:rsidR="00002E10" w:rsidRPr="00FF3E04" w:rsidRDefault="00002E10" w:rsidP="00575FD7"/>
        </w:tc>
        <w:tc>
          <w:tcPr>
            <w:tcW w:w="3598" w:type="dxa"/>
            <w:tcBorders>
              <w:top w:val="dotted" w:sz="4" w:space="0" w:color="auto"/>
              <w:bottom w:val="dotted" w:sz="4" w:space="0" w:color="auto"/>
            </w:tcBorders>
          </w:tcPr>
          <w:p w:rsidR="00002E10" w:rsidRPr="00FF3E04" w:rsidRDefault="00002E10" w:rsidP="00575FD7">
            <w:r w:rsidRPr="00FF3E04"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002E10" w:rsidRPr="00FF3E04" w:rsidRDefault="00002E10" w:rsidP="00575FD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 xml:space="preserve">Namen </w:t>
            </w:r>
            <w:proofErr w:type="spellStart"/>
            <w:r w:rsidRPr="00FF3E04">
              <w:rPr>
                <w:highlight w:val="lightGray"/>
              </w:rPr>
              <w:t>combinanten</w:t>
            </w:r>
            <w:proofErr w:type="spellEnd"/>
            <w:r w:rsidRPr="00FF3E04">
              <w:rPr>
                <w:highlight w:val="lightGray"/>
              </w:rPr>
              <w:t xml:space="preserve"> en onderaannemers</w:t>
            </w:r>
          </w:p>
        </w:tc>
      </w:tr>
      <w:tr w:rsidR="00002E10" w:rsidRPr="00FF3E04" w:rsidTr="00575FD7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bottom w:val="dotted" w:sz="4" w:space="0" w:color="auto"/>
            </w:tcBorders>
          </w:tcPr>
          <w:p w:rsidR="00002E10" w:rsidRPr="00FF3E04" w:rsidRDefault="00002E10" w:rsidP="00575FD7"/>
        </w:tc>
        <w:tc>
          <w:tcPr>
            <w:tcW w:w="3598" w:type="dxa"/>
            <w:tcBorders>
              <w:top w:val="dotted" w:sz="4" w:space="0" w:color="auto"/>
              <w:bottom w:val="dotted" w:sz="4" w:space="0" w:color="auto"/>
            </w:tcBorders>
          </w:tcPr>
          <w:p w:rsidR="00002E10" w:rsidRPr="00FF3E04" w:rsidRDefault="00002E10" w:rsidP="00575FD7">
            <w:r w:rsidRPr="00FF3E04">
              <w:t xml:space="preserve">Omschrijving van </w:t>
            </w:r>
            <w:r>
              <w:t>de werkzaamheden</w:t>
            </w:r>
            <w:r w:rsidRPr="00FF3E04">
              <w:t xml:space="preserve"> dat binnen </w:t>
            </w:r>
            <w:r>
              <w:t xml:space="preserve">het samenwerkingsverband </w:t>
            </w:r>
            <w:r w:rsidRPr="00FF3E04">
              <w:t xml:space="preserve">door de </w:t>
            </w:r>
            <w:r>
              <w:t>inschrijver is verricht waaruit tevens blijkt dat het referentiewerk als bewijsmiddel invulling geeft op de gevraagde technische bekwaamheid</w:t>
            </w:r>
            <w:r w:rsidRPr="00FF3E04">
              <w:t>.</w:t>
            </w:r>
          </w:p>
        </w:tc>
        <w:tc>
          <w:tcPr>
            <w:tcW w:w="4712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002E10" w:rsidRPr="00FF3E04" w:rsidRDefault="00002E10" w:rsidP="00575FD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 xml:space="preserve">Omschrijving van </w:t>
            </w:r>
            <w:r w:rsidRPr="00CE3AB2">
              <w:rPr>
                <w:highlight w:val="lightGray"/>
              </w:rPr>
              <w:t xml:space="preserve">de werkzaamheden </w:t>
            </w:r>
            <w:r w:rsidRPr="00FF3E04">
              <w:rPr>
                <w:highlight w:val="lightGray"/>
              </w:rPr>
              <w:t>&lt;eventueel aangevuld met projectbladen; totaal maximaal 4 bladzijden A4-formaat&gt;</w:t>
            </w:r>
          </w:p>
        </w:tc>
      </w:tr>
      <w:tr w:rsidR="00002E10" w:rsidRPr="00FF3E04" w:rsidTr="00575FD7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</w:tcBorders>
          </w:tcPr>
          <w:p w:rsidR="00002E10" w:rsidRPr="00FF3E04" w:rsidRDefault="00002E10" w:rsidP="00575FD7"/>
        </w:tc>
        <w:tc>
          <w:tcPr>
            <w:tcW w:w="3598" w:type="dxa"/>
            <w:tcBorders>
              <w:top w:val="dotted" w:sz="4" w:space="0" w:color="auto"/>
            </w:tcBorders>
          </w:tcPr>
          <w:p w:rsidR="00002E10" w:rsidRPr="00FF3E04" w:rsidRDefault="00002E10" w:rsidP="00575FD7">
            <w:r>
              <w:t xml:space="preserve">Omvang van de werkzaamheden die door de inschrijver en de andere deelnemers in het </w:t>
            </w:r>
            <w:r w:rsidRPr="00FF3E04">
              <w:t xml:space="preserve"> samenwerking</w:t>
            </w:r>
            <w:r>
              <w:t>sverband zijn verricht.</w:t>
            </w:r>
          </w:p>
        </w:tc>
        <w:tc>
          <w:tcPr>
            <w:tcW w:w="4712" w:type="dxa"/>
            <w:tcBorders>
              <w:top w:val="dotted" w:sz="4" w:space="0" w:color="auto"/>
            </w:tcBorders>
            <w:shd w:val="clear" w:color="auto" w:fill="FFFF99"/>
          </w:tcPr>
          <w:p w:rsidR="00002E10" w:rsidRDefault="00002E10" w:rsidP="00575FD7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</w:t>
            </w:r>
            <w:r w:rsidRPr="00FF3E04">
              <w:rPr>
                <w:highlight w:val="lightGray"/>
              </w:rPr>
              <w:t xml:space="preserve"> </w:t>
            </w:r>
            <w:r>
              <w:rPr>
                <w:highlight w:val="lightGray"/>
              </w:rPr>
              <w:t xml:space="preserve">van de </w:t>
            </w:r>
            <w:r w:rsidRPr="00FF3E04">
              <w:rPr>
                <w:highlight w:val="lightGray"/>
              </w:rPr>
              <w:t xml:space="preserve">werkzaamheden uitgevoerd door </w:t>
            </w:r>
            <w:r>
              <w:rPr>
                <w:highlight w:val="lightGray"/>
              </w:rPr>
              <w:t>inschrijver</w:t>
            </w:r>
          </w:p>
          <w:p w:rsidR="00002E10" w:rsidRPr="00FF3E04" w:rsidRDefault="00002E10" w:rsidP="00575FD7">
            <w:pPr>
              <w:rPr>
                <w:highlight w:val="lightGray"/>
              </w:rPr>
            </w:pPr>
          </w:p>
          <w:p w:rsidR="00002E10" w:rsidRDefault="00002E10" w:rsidP="00575FD7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</w:t>
            </w:r>
            <w:r w:rsidRPr="00FF3E04">
              <w:rPr>
                <w:highlight w:val="lightGray"/>
              </w:rPr>
              <w:t xml:space="preserve"> </w:t>
            </w:r>
            <w:r>
              <w:rPr>
                <w:highlight w:val="lightGray"/>
              </w:rPr>
              <w:t xml:space="preserve">+ omschrijving </w:t>
            </w:r>
            <w:r w:rsidRPr="00FF3E04">
              <w:rPr>
                <w:highlight w:val="lightGray"/>
              </w:rPr>
              <w:t xml:space="preserve">werkzaamheden uitgevoerd door </w:t>
            </w:r>
            <w:proofErr w:type="spellStart"/>
            <w:r w:rsidRPr="00FF3E04">
              <w:rPr>
                <w:highlight w:val="lightGray"/>
              </w:rPr>
              <w:t>combinant</w:t>
            </w:r>
            <w:proofErr w:type="spellEnd"/>
            <w:r w:rsidRPr="00FF3E04">
              <w:rPr>
                <w:highlight w:val="lightGray"/>
              </w:rPr>
              <w:t>(en)</w:t>
            </w:r>
          </w:p>
          <w:p w:rsidR="00002E10" w:rsidRPr="00FF3E04" w:rsidRDefault="00002E10" w:rsidP="00575FD7">
            <w:pPr>
              <w:rPr>
                <w:highlight w:val="lightGray"/>
              </w:rPr>
            </w:pPr>
          </w:p>
          <w:p w:rsidR="00002E10" w:rsidRPr="00FF3E04" w:rsidRDefault="00002E10" w:rsidP="00575FD7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</w:t>
            </w:r>
            <w:r w:rsidRPr="00FF3E04">
              <w:rPr>
                <w:highlight w:val="lightGray"/>
              </w:rPr>
              <w:t xml:space="preserve"> </w:t>
            </w:r>
            <w:r>
              <w:rPr>
                <w:highlight w:val="lightGray"/>
              </w:rPr>
              <w:t xml:space="preserve">+ omschrijving </w:t>
            </w:r>
            <w:r w:rsidRPr="00FF3E04">
              <w:rPr>
                <w:highlight w:val="lightGray"/>
              </w:rPr>
              <w:t>uitgevoerd door onderaannemers</w:t>
            </w:r>
          </w:p>
        </w:tc>
      </w:tr>
    </w:tbl>
    <w:p w:rsidR="00002E10" w:rsidRDefault="00002E10" w:rsidP="00002E10">
      <w:pPr>
        <w:pStyle w:val="colofontitel"/>
      </w:pPr>
    </w:p>
    <w:p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8FE712F"/>
    <w:multiLevelType w:val="multilevel"/>
    <w:tmpl w:val="991EB2DE"/>
    <w:lvl w:ilvl="0">
      <w:start w:val="1"/>
      <w:numFmt w:val="upperLetter"/>
      <w:pStyle w:val="Bijlageondertite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D432AEC"/>
    <w:multiLevelType w:val="hybridMultilevel"/>
    <w:tmpl w:val="7D5210E8"/>
    <w:lvl w:ilvl="0" w:tplc="39D02E16">
      <w:start w:val="5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7"/>
  </w:num>
  <w:num w:numId="5">
    <w:abstractNumId w:val="0"/>
  </w:num>
  <w:num w:numId="6">
    <w:abstractNumId w:val="2"/>
  </w:num>
  <w:num w:numId="7">
    <w:abstractNumId w:val="6"/>
  </w:num>
  <w:num w:numId="8">
    <w:abstractNumId w:val="5"/>
  </w:num>
  <w:num w:numId="9">
    <w:abstractNumId w:val="8"/>
  </w:num>
  <w:num w:numId="10">
    <w:abstractNumId w:val="7"/>
  </w:num>
  <w:num w:numId="11">
    <w:abstractNumId w:val="7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7"/>
  </w:num>
  <w:num w:numId="18">
    <w:abstractNumId w:val="7"/>
  </w:num>
  <w:num w:numId="19">
    <w:abstractNumId w:val="5"/>
  </w:num>
  <w:num w:numId="20">
    <w:abstractNumId w:val="8"/>
  </w:num>
  <w:num w:numId="21">
    <w:abstractNumId w:val="0"/>
  </w:num>
  <w:num w:numId="22">
    <w:abstractNumId w:val="2"/>
  </w:num>
  <w:num w:numId="23">
    <w:abstractNumId w:val="6"/>
  </w:num>
  <w:num w:numId="24">
    <w:abstractNumId w:val="0"/>
  </w:num>
  <w:num w:numId="25">
    <w:abstractNumId w:val="0"/>
  </w:num>
  <w:num w:numId="26">
    <w:abstractNumId w:val="0"/>
  </w:num>
  <w:num w:numId="27">
    <w:abstractNumId w:val="1"/>
  </w:num>
  <w:num w:numId="28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2E10"/>
    <w:rsid w:val="00002E10"/>
    <w:rsid w:val="000B46D8"/>
    <w:rsid w:val="00177A29"/>
    <w:rsid w:val="002B5524"/>
    <w:rsid w:val="003B3222"/>
    <w:rsid w:val="00424DED"/>
    <w:rsid w:val="00482A4F"/>
    <w:rsid w:val="00527398"/>
    <w:rsid w:val="00632123"/>
    <w:rsid w:val="008104C5"/>
    <w:rsid w:val="008402D9"/>
    <w:rsid w:val="009175F9"/>
    <w:rsid w:val="009761CF"/>
    <w:rsid w:val="009B0D92"/>
    <w:rsid w:val="009B267D"/>
    <w:rsid w:val="00A03098"/>
    <w:rsid w:val="00A3732E"/>
    <w:rsid w:val="00A53085"/>
    <w:rsid w:val="00B12F50"/>
    <w:rsid w:val="00BD0C39"/>
    <w:rsid w:val="00EB1492"/>
    <w:rsid w:val="00F04E03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9C3907"/>
  <w15:chartTrackingRefBased/>
  <w15:docId w15:val="{572E6ECD-109D-4B52-8280-42185EDBA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002E1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002E1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002E10"/>
    <w:pPr>
      <w:keepNext/>
      <w:spacing w:before="270"/>
      <w:ind w:right="2268"/>
    </w:pPr>
    <w:rPr>
      <w:b/>
      <w:color w:val="5ABD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F8730DE9.dotm</Template>
  <TotalTime>0</TotalTime>
  <Pages>2</Pages>
  <Words>237</Words>
  <Characters>1752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Sinaij, Dianthe</dc:creator>
  <cp:keywords/>
  <dc:description/>
  <cp:lastModifiedBy>Sinaij, Dianthe</cp:lastModifiedBy>
  <cp:revision>1</cp:revision>
  <dcterms:created xsi:type="dcterms:W3CDTF">2020-06-12T12:30:00Z</dcterms:created>
  <dcterms:modified xsi:type="dcterms:W3CDTF">2020-06-12T12:34:00Z</dcterms:modified>
</cp:coreProperties>
</file>